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45FA" w14:textId="77777777" w:rsidR="001F43A5" w:rsidRPr="007A0F41" w:rsidRDefault="001F43A5" w:rsidP="001F43A5">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0774568E" w14:textId="732C1929" w:rsidR="00A45F0B" w:rsidRDefault="00A45F0B" w:rsidP="007D31B0">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0C7DB485" wp14:editId="63529BB3">
            <wp:extent cx="1914525" cy="1914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1529425B" w14:textId="77777777" w:rsidR="00A45F0B" w:rsidRDefault="00A45F0B" w:rsidP="007D31B0">
      <w:pPr>
        <w:ind w:firstLine="0"/>
        <w:jc w:val="center"/>
        <w:rPr>
          <w:rFonts w:asciiTheme="minorHAnsi" w:hAnsiTheme="minorHAnsi" w:cstheme="minorHAnsi"/>
          <w:b/>
          <w:bCs/>
          <w:sz w:val="32"/>
          <w:szCs w:val="32"/>
        </w:rPr>
      </w:pPr>
    </w:p>
    <w:p w14:paraId="41AC9DDF" w14:textId="77777777" w:rsidR="001F43A5" w:rsidRDefault="00A45F0B" w:rsidP="001F43A5">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1F43A5" w:rsidRPr="00C33FF0">
        <w:rPr>
          <w:rStyle w:val="fontstyle01"/>
          <w:rFonts w:ascii="Times New Roman" w:hAnsi="Times New Roman" w:cs="Times New Roman"/>
          <w:color w:val="auto"/>
        </w:rPr>
        <w:t>СХЕМ</w:t>
      </w:r>
      <w:r w:rsidR="001F43A5">
        <w:rPr>
          <w:rStyle w:val="fontstyle01"/>
          <w:rFonts w:ascii="Times New Roman" w:hAnsi="Times New Roman" w:cs="Times New Roman"/>
          <w:color w:val="auto"/>
        </w:rPr>
        <w:t>А</w:t>
      </w:r>
      <w:r w:rsidR="001F43A5" w:rsidRPr="00C33FF0">
        <w:rPr>
          <w:rStyle w:val="fontstyle01"/>
          <w:rFonts w:ascii="Times New Roman" w:hAnsi="Times New Roman" w:cs="Times New Roman"/>
          <w:color w:val="auto"/>
        </w:rPr>
        <w:t xml:space="preserve"> ТЕПЛОСНАБЖЕНИЯ</w:t>
      </w:r>
      <w:r w:rsidR="001F43A5" w:rsidRPr="00C33FF0">
        <w:rPr>
          <w:b/>
          <w:bCs/>
          <w:sz w:val="32"/>
          <w:szCs w:val="32"/>
        </w:rPr>
        <w:br/>
      </w:r>
      <w:r w:rsidR="001F43A5" w:rsidRPr="005F488E">
        <w:rPr>
          <w:rStyle w:val="fontstyle01"/>
          <w:rFonts w:ascii="Times New Roman" w:hAnsi="Times New Roman" w:cs="Times New Roman"/>
          <w:color w:val="auto"/>
        </w:rPr>
        <w:t>ПЕРЕСЛАВЛЬ-ЗАЛЕССК</w:t>
      </w:r>
      <w:r w:rsidR="001F43A5">
        <w:rPr>
          <w:rStyle w:val="fontstyle01"/>
          <w:rFonts w:ascii="Times New Roman" w:hAnsi="Times New Roman" w:cs="Times New Roman"/>
          <w:color w:val="auto"/>
        </w:rPr>
        <w:t>ОГО</w:t>
      </w:r>
    </w:p>
    <w:p w14:paraId="16315EA3" w14:textId="77777777" w:rsidR="001F43A5" w:rsidRDefault="001F43A5" w:rsidP="001F43A5">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6AE35C72" w14:textId="7F0858E5" w:rsidR="00A45F0B" w:rsidRDefault="001F43A5" w:rsidP="001F43A5">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A45F0B">
        <w:rPr>
          <w:rStyle w:val="fontstyle01"/>
          <w:rFonts w:asciiTheme="minorHAnsi" w:hAnsiTheme="minorHAnsi" w:cstheme="minorHAnsi"/>
        </w:rPr>
        <w:t>НА ПЕРИОД ДО 2040 ГОДА</w:t>
      </w:r>
    </w:p>
    <w:p w14:paraId="2F5E74E1" w14:textId="24DACE86" w:rsidR="00A45F0B" w:rsidRDefault="00A45F0B" w:rsidP="001F43A5">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2D44CB">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5B6B221" w14:textId="77777777" w:rsidR="00A45F0B" w:rsidRDefault="00A45F0B" w:rsidP="007D31B0">
      <w:pPr>
        <w:ind w:firstLine="0"/>
        <w:jc w:val="center"/>
        <w:rPr>
          <w:rStyle w:val="fontstyle01"/>
          <w:rFonts w:asciiTheme="minorHAnsi" w:hAnsiTheme="minorHAnsi" w:cstheme="minorHAnsi"/>
          <w:sz w:val="36"/>
        </w:rPr>
      </w:pPr>
    </w:p>
    <w:p w14:paraId="5CDC8663" w14:textId="77777777" w:rsidR="00A45F0B" w:rsidRDefault="00A45F0B" w:rsidP="007D31B0">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131C5B1C" w14:textId="2D328776" w:rsidR="00A45F0B" w:rsidRDefault="00A45F0B" w:rsidP="007D31B0">
      <w:pPr>
        <w:ind w:firstLine="0"/>
        <w:jc w:val="center"/>
        <w:rPr>
          <w:rStyle w:val="fontstyle01"/>
          <w:rFonts w:asciiTheme="minorHAnsi" w:hAnsiTheme="minorHAnsi" w:cstheme="minorHAnsi"/>
        </w:rPr>
      </w:pPr>
    </w:p>
    <w:p w14:paraId="06837584" w14:textId="77777777" w:rsidR="007D31B0" w:rsidRDefault="007D31B0" w:rsidP="007D31B0">
      <w:pPr>
        <w:ind w:firstLine="0"/>
        <w:jc w:val="center"/>
        <w:rPr>
          <w:rStyle w:val="fontstyle01"/>
          <w:rFonts w:asciiTheme="minorHAnsi" w:hAnsiTheme="minorHAnsi" w:cstheme="minorHAnsi"/>
        </w:rPr>
      </w:pPr>
    </w:p>
    <w:bookmarkEnd w:id="2"/>
    <w:p w14:paraId="2885B9B8" w14:textId="77777777" w:rsidR="007D31B0" w:rsidRPr="006255F3" w:rsidRDefault="007D31B0" w:rsidP="007D31B0">
      <w:pPr>
        <w:ind w:firstLine="0"/>
        <w:jc w:val="center"/>
        <w:rPr>
          <w:rStyle w:val="fontstyle01"/>
          <w:rFonts w:asciiTheme="minorHAnsi" w:hAnsiTheme="minorHAnsi" w:cstheme="minorHAnsi"/>
        </w:rPr>
      </w:pPr>
      <w:r w:rsidRPr="006255F3">
        <w:rPr>
          <w:rStyle w:val="fontstyle01"/>
          <w:rFonts w:asciiTheme="minorHAnsi" w:hAnsiTheme="minorHAnsi" w:cstheme="minorHAnsi"/>
          <w:sz w:val="28"/>
        </w:rPr>
        <w:t>КНИГА 17. ЗАМЕЧАНИЯ И ПРЕДЛОЖЕНИЯ К ПРОЕКТУ СХЕМЫ ТЕПЛОСНАБЖЕНИЯ МУНИЦИПАЛЬНОГО ОБРАЗОВАНИЯ</w:t>
      </w:r>
    </w:p>
    <w:p w14:paraId="4926658D" w14:textId="4EBDBAD5" w:rsidR="00A45F0B" w:rsidRDefault="00A45F0B" w:rsidP="007D31B0">
      <w:pPr>
        <w:ind w:firstLine="0"/>
        <w:jc w:val="center"/>
        <w:rPr>
          <w:sz w:val="32"/>
          <w:szCs w:val="28"/>
        </w:rPr>
      </w:pPr>
    </w:p>
    <w:p w14:paraId="5FB54E00" w14:textId="77777777" w:rsidR="007D31B0" w:rsidRDefault="007D31B0" w:rsidP="007D31B0">
      <w:pPr>
        <w:ind w:firstLine="0"/>
        <w:jc w:val="center"/>
        <w:rPr>
          <w:sz w:val="32"/>
          <w:szCs w:val="28"/>
        </w:rPr>
      </w:pPr>
    </w:p>
    <w:p w14:paraId="6112B953" w14:textId="52D6065D" w:rsidR="00A45F0B" w:rsidRDefault="002D44CB" w:rsidP="007D31B0">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88-26.</w:t>
      </w:r>
      <w:r w:rsidR="00A45F0B">
        <w:rPr>
          <w:rFonts w:asciiTheme="minorHAnsi" w:hAnsiTheme="minorHAnsi" w:cstheme="minorHAnsi"/>
          <w:bCs/>
          <w:spacing w:val="-6"/>
          <w:sz w:val="32"/>
        </w:rPr>
        <w:t>ОМ-СТ.</w:t>
      </w:r>
      <w:r w:rsidR="00FA24A9">
        <w:rPr>
          <w:rFonts w:asciiTheme="minorHAnsi" w:hAnsiTheme="minorHAnsi" w:cstheme="minorHAnsi"/>
          <w:bCs/>
          <w:spacing w:val="-6"/>
          <w:sz w:val="32"/>
        </w:rPr>
        <w:t>17</w:t>
      </w:r>
      <w:r w:rsidR="00A45F0B">
        <w:rPr>
          <w:rFonts w:asciiTheme="minorHAnsi" w:hAnsiTheme="minorHAnsi" w:cstheme="minorHAnsi"/>
          <w:bCs/>
          <w:spacing w:val="-6"/>
          <w:sz w:val="32"/>
        </w:rPr>
        <w:t>.00</w:t>
      </w:r>
    </w:p>
    <w:p w14:paraId="265C7C98" w14:textId="77777777" w:rsidR="00A45F0B" w:rsidRDefault="00A45F0B" w:rsidP="007D31B0">
      <w:pPr>
        <w:ind w:firstLine="0"/>
        <w:jc w:val="center"/>
        <w:rPr>
          <w:rFonts w:asciiTheme="minorHAnsi" w:hAnsiTheme="minorHAnsi" w:cstheme="minorHAnsi"/>
          <w:sz w:val="28"/>
          <w:szCs w:val="28"/>
        </w:rPr>
      </w:pPr>
    </w:p>
    <w:p w14:paraId="4524AC15" w14:textId="77777777" w:rsidR="00A45F0B" w:rsidRDefault="00A45F0B" w:rsidP="007D31B0">
      <w:pPr>
        <w:ind w:firstLine="0"/>
        <w:jc w:val="center"/>
        <w:rPr>
          <w:rFonts w:asciiTheme="minorHAnsi" w:hAnsiTheme="minorHAnsi" w:cstheme="minorHAnsi"/>
          <w:sz w:val="28"/>
          <w:szCs w:val="28"/>
        </w:rPr>
      </w:pPr>
    </w:p>
    <w:p w14:paraId="2AEA8BCE" w14:textId="4B314492" w:rsidR="00A45F0B" w:rsidRDefault="00A45F0B" w:rsidP="007D31B0">
      <w:pPr>
        <w:ind w:firstLine="0"/>
        <w:jc w:val="center"/>
        <w:rPr>
          <w:rFonts w:asciiTheme="minorHAnsi" w:hAnsiTheme="minorHAnsi" w:cstheme="minorHAnsi"/>
          <w:sz w:val="28"/>
          <w:szCs w:val="28"/>
        </w:rPr>
      </w:pPr>
    </w:p>
    <w:p w14:paraId="06E7269F" w14:textId="6CC168A4" w:rsidR="007D31B0" w:rsidRDefault="007D31B0" w:rsidP="007D31B0">
      <w:pPr>
        <w:ind w:firstLine="0"/>
        <w:jc w:val="center"/>
        <w:rPr>
          <w:rFonts w:asciiTheme="minorHAnsi" w:hAnsiTheme="minorHAnsi" w:cstheme="minorHAnsi"/>
          <w:sz w:val="28"/>
          <w:szCs w:val="28"/>
        </w:rPr>
      </w:pPr>
    </w:p>
    <w:p w14:paraId="52D85556" w14:textId="504EA486" w:rsidR="007D31B0" w:rsidRDefault="007D31B0" w:rsidP="007D31B0">
      <w:pPr>
        <w:ind w:firstLine="0"/>
        <w:jc w:val="center"/>
        <w:rPr>
          <w:rFonts w:asciiTheme="minorHAnsi" w:hAnsiTheme="minorHAnsi" w:cstheme="minorHAnsi"/>
          <w:sz w:val="28"/>
          <w:szCs w:val="28"/>
        </w:rPr>
      </w:pPr>
    </w:p>
    <w:p w14:paraId="740A922D" w14:textId="5496BEF5" w:rsidR="007D31B0" w:rsidRDefault="007D31B0" w:rsidP="007D31B0">
      <w:pPr>
        <w:ind w:firstLine="0"/>
        <w:jc w:val="center"/>
        <w:rPr>
          <w:rFonts w:asciiTheme="minorHAnsi" w:hAnsiTheme="minorHAnsi" w:cstheme="minorHAnsi"/>
          <w:sz w:val="28"/>
          <w:szCs w:val="28"/>
        </w:rPr>
      </w:pPr>
    </w:p>
    <w:p w14:paraId="3628AB86" w14:textId="51490A72" w:rsidR="007D31B0" w:rsidRDefault="007D31B0" w:rsidP="007D31B0">
      <w:pPr>
        <w:ind w:firstLine="0"/>
        <w:jc w:val="center"/>
        <w:rPr>
          <w:rFonts w:asciiTheme="minorHAnsi" w:hAnsiTheme="minorHAnsi" w:cstheme="minorHAnsi"/>
          <w:sz w:val="28"/>
          <w:szCs w:val="28"/>
        </w:rPr>
      </w:pPr>
    </w:p>
    <w:p w14:paraId="03022014" w14:textId="77777777" w:rsidR="00A45F0B" w:rsidRDefault="00A45F0B" w:rsidP="007D31B0">
      <w:pPr>
        <w:ind w:firstLine="0"/>
        <w:jc w:val="center"/>
        <w:rPr>
          <w:rFonts w:asciiTheme="minorHAnsi" w:hAnsiTheme="minorHAnsi" w:cstheme="minorHAnsi"/>
          <w:sz w:val="28"/>
          <w:szCs w:val="28"/>
        </w:rPr>
      </w:pPr>
    </w:p>
    <w:p w14:paraId="03954243" w14:textId="04CB99D0" w:rsidR="00A45F0B" w:rsidRDefault="00A45F0B" w:rsidP="007D31B0">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2D44CB">
        <w:rPr>
          <w:rFonts w:asciiTheme="minorHAnsi" w:hAnsiTheme="minorHAnsi" w:cstheme="minorHAnsi"/>
          <w:sz w:val="28"/>
          <w:szCs w:val="28"/>
        </w:rPr>
        <w:t>6</w:t>
      </w:r>
    </w:p>
    <w:p w14:paraId="101BB127" w14:textId="77777777" w:rsidR="00A45F0B" w:rsidRDefault="00A45F0B" w:rsidP="007D31B0">
      <w:pPr>
        <w:ind w:firstLine="0"/>
        <w:rPr>
          <w:rFonts w:asciiTheme="minorHAnsi" w:eastAsia="Calibri" w:hAnsiTheme="minorHAnsi" w:cstheme="minorHAnsi"/>
          <w:sz w:val="28"/>
          <w:szCs w:val="28"/>
        </w:rPr>
        <w:sectPr w:rsidR="00A45F0B">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1167E11B" w14:textId="22783C89" w:rsidR="00A45F0B" w:rsidRDefault="00A45F0B" w:rsidP="007D31B0">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4D82FAA1" wp14:editId="26ABA8D2">
            <wp:extent cx="1914525" cy="1914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914525"/>
                    </a:xfrm>
                    <a:prstGeom prst="rect">
                      <a:avLst/>
                    </a:prstGeom>
                    <a:noFill/>
                    <a:ln>
                      <a:noFill/>
                    </a:ln>
                  </pic:spPr>
                </pic:pic>
              </a:graphicData>
            </a:graphic>
          </wp:inline>
        </w:drawing>
      </w:r>
    </w:p>
    <w:p w14:paraId="59337906" w14:textId="77777777" w:rsidR="00A45F0B" w:rsidRDefault="00A45F0B" w:rsidP="007D31B0">
      <w:pPr>
        <w:ind w:firstLine="0"/>
        <w:jc w:val="center"/>
        <w:rPr>
          <w:rFonts w:asciiTheme="minorHAnsi" w:eastAsia="Calibri" w:hAnsiTheme="minorHAnsi" w:cstheme="minorHAnsi"/>
          <w:b/>
          <w:sz w:val="32"/>
          <w:szCs w:val="32"/>
        </w:rPr>
      </w:pPr>
    </w:p>
    <w:p w14:paraId="2A1CF4A1" w14:textId="77777777" w:rsidR="001F43A5" w:rsidRDefault="001F43A5" w:rsidP="001F43A5">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33E19F3A" w14:textId="77777777" w:rsidR="001F43A5" w:rsidRDefault="001F43A5" w:rsidP="001F43A5">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26B6C3D2" w14:textId="71A64CA2" w:rsidR="00A45F0B" w:rsidRDefault="001F43A5" w:rsidP="001F43A5">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A45F0B">
        <w:rPr>
          <w:rStyle w:val="fontstyle01"/>
          <w:rFonts w:asciiTheme="minorHAnsi" w:hAnsiTheme="minorHAnsi" w:cstheme="minorHAnsi"/>
        </w:rPr>
        <w:t>НА ПЕРИОД ДО 2040 ГОДА</w:t>
      </w:r>
    </w:p>
    <w:p w14:paraId="4C8308FC" w14:textId="36E5C0F2" w:rsidR="00A45F0B" w:rsidRDefault="00A45F0B" w:rsidP="001F43A5">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2D44CB">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9FC8024" w14:textId="77777777" w:rsidR="00A45F0B" w:rsidRDefault="00A45F0B" w:rsidP="007D31B0">
      <w:pPr>
        <w:ind w:firstLine="0"/>
        <w:jc w:val="center"/>
        <w:rPr>
          <w:rStyle w:val="fontstyle01"/>
          <w:rFonts w:asciiTheme="minorHAnsi" w:hAnsiTheme="minorHAnsi" w:cstheme="minorHAnsi"/>
          <w:sz w:val="36"/>
        </w:rPr>
      </w:pPr>
    </w:p>
    <w:p w14:paraId="46CCC1B0" w14:textId="77777777" w:rsidR="00A45F0B" w:rsidRDefault="00A45F0B" w:rsidP="007D31B0">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086084FA" w14:textId="77777777" w:rsidR="007D31B0" w:rsidRDefault="007D31B0" w:rsidP="007D31B0">
      <w:pPr>
        <w:ind w:firstLine="0"/>
        <w:jc w:val="center"/>
        <w:rPr>
          <w:rStyle w:val="fontstyle01"/>
          <w:rFonts w:asciiTheme="minorHAnsi" w:hAnsiTheme="minorHAnsi" w:cstheme="minorHAnsi"/>
          <w:sz w:val="28"/>
        </w:rPr>
      </w:pPr>
    </w:p>
    <w:p w14:paraId="0E0C4058" w14:textId="709111B0" w:rsidR="00A45F0B" w:rsidRDefault="007D31B0" w:rsidP="007D31B0">
      <w:pPr>
        <w:ind w:firstLine="0"/>
        <w:jc w:val="center"/>
        <w:rPr>
          <w:rStyle w:val="fontstyle01"/>
          <w:rFonts w:asciiTheme="minorHAnsi" w:hAnsiTheme="minorHAnsi" w:cstheme="minorHAnsi"/>
        </w:rPr>
      </w:pPr>
      <w:r w:rsidRPr="007D31B0">
        <w:rPr>
          <w:rStyle w:val="fontstyle01"/>
          <w:rFonts w:asciiTheme="minorHAnsi" w:hAnsiTheme="minorHAnsi" w:cstheme="minorHAnsi"/>
          <w:sz w:val="28"/>
        </w:rPr>
        <w:t>КНИГА 17. ЗАМЕЧАНИЯ И ПРЕДЛОЖЕНИЯ К ПРОЕКТУ СХЕМЫ ТЕПЛОСНАБЖЕНИЯ МУНИЦИПАЛЬНОГО ОБРАЗОВАНИЯ</w:t>
      </w:r>
    </w:p>
    <w:p w14:paraId="68ADD848" w14:textId="77777777" w:rsidR="007D31B0" w:rsidRDefault="007D31B0" w:rsidP="007D31B0">
      <w:pPr>
        <w:tabs>
          <w:tab w:val="left" w:pos="6315"/>
        </w:tabs>
        <w:ind w:firstLine="0"/>
        <w:jc w:val="both"/>
        <w:rPr>
          <w:rFonts w:asciiTheme="minorHAnsi" w:eastAsia="Calibri" w:hAnsiTheme="minorHAnsi" w:cstheme="minorHAnsi"/>
        </w:rPr>
      </w:pPr>
    </w:p>
    <w:p w14:paraId="2661F244" w14:textId="77777777" w:rsidR="007D31B0" w:rsidRDefault="007D31B0" w:rsidP="007D31B0">
      <w:pPr>
        <w:tabs>
          <w:tab w:val="left" w:pos="6315"/>
        </w:tabs>
        <w:ind w:firstLine="0"/>
        <w:jc w:val="both"/>
        <w:rPr>
          <w:rFonts w:asciiTheme="minorHAnsi" w:eastAsia="Calibri" w:hAnsiTheme="minorHAnsi" w:cstheme="minorHAnsi"/>
        </w:rPr>
      </w:pPr>
    </w:p>
    <w:p w14:paraId="070D25B2" w14:textId="704F1EEA" w:rsidR="00A45F0B" w:rsidRDefault="00A45F0B" w:rsidP="007D31B0">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E6BDA35" w14:textId="1697ECE7" w:rsidR="00A45F0B" w:rsidRDefault="00A45F0B" w:rsidP="007D31B0">
      <w:pPr>
        <w:tabs>
          <w:tab w:val="left" w:pos="6315"/>
        </w:tabs>
        <w:ind w:firstLine="0"/>
        <w:jc w:val="both"/>
        <w:rPr>
          <w:rFonts w:asciiTheme="minorHAnsi" w:eastAsia="Calibri" w:hAnsiTheme="minorHAnsi" w:cstheme="minorHAnsi"/>
        </w:rPr>
      </w:pPr>
    </w:p>
    <w:p w14:paraId="405AA5A2" w14:textId="77777777" w:rsidR="007D31B0" w:rsidRDefault="007D31B0" w:rsidP="007D31B0">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A45F0B" w14:paraId="3790A303" w14:textId="77777777" w:rsidTr="00A45F0B">
        <w:trPr>
          <w:tblHeader/>
        </w:trPr>
        <w:tc>
          <w:tcPr>
            <w:tcW w:w="2500" w:type="pct"/>
            <w:vAlign w:val="center"/>
            <w:hideMark/>
          </w:tcPr>
          <w:p w14:paraId="2A9EF41A" w14:textId="77777777" w:rsidR="00A45F0B" w:rsidRDefault="00A45F0B" w:rsidP="007D31B0">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2F0762E9" w14:textId="04318A4F" w:rsidR="00A45F0B" w:rsidRDefault="00A45F0B" w:rsidP="007D31B0">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2D44CB">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496A59D6" w14:textId="77777777" w:rsidR="00A45F0B" w:rsidRDefault="00A45F0B" w:rsidP="007D31B0">
            <w:pPr>
              <w:tabs>
                <w:tab w:val="left" w:pos="7088"/>
              </w:tabs>
              <w:ind w:firstLine="0"/>
              <w:jc w:val="center"/>
              <w:rPr>
                <w:rFonts w:asciiTheme="minorHAnsi" w:eastAsia="Calibri" w:hAnsiTheme="minorHAnsi" w:cstheme="minorHAnsi"/>
                <w:b/>
                <w:szCs w:val="28"/>
              </w:rPr>
            </w:pPr>
          </w:p>
          <w:p w14:paraId="100554BD" w14:textId="7DDC3522" w:rsidR="00A45F0B" w:rsidRDefault="002D44CB" w:rsidP="007D31B0">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A45F0B">
              <w:rPr>
                <w:rFonts w:asciiTheme="minorHAnsi" w:eastAsia="Calibri" w:hAnsiTheme="minorHAnsi" w:cstheme="minorHAnsi"/>
                <w:b/>
                <w:szCs w:val="28"/>
              </w:rPr>
              <w:t xml:space="preserve">. </w:t>
            </w:r>
            <w:r>
              <w:rPr>
                <w:rFonts w:asciiTheme="minorHAnsi" w:eastAsia="Calibri" w:hAnsiTheme="minorHAnsi" w:cstheme="minorHAnsi"/>
                <w:b/>
                <w:szCs w:val="28"/>
              </w:rPr>
              <w:t>А</w:t>
            </w:r>
            <w:r w:rsidR="00A45F0B">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42CA8773" w14:textId="77777777" w:rsidR="00A45F0B" w:rsidRDefault="00A45F0B" w:rsidP="007D31B0">
      <w:pPr>
        <w:ind w:firstLine="0"/>
        <w:jc w:val="center"/>
        <w:rPr>
          <w:rFonts w:asciiTheme="minorHAnsi" w:hAnsiTheme="minorHAnsi" w:cstheme="minorHAnsi"/>
          <w:sz w:val="28"/>
          <w:szCs w:val="28"/>
        </w:rPr>
      </w:pPr>
    </w:p>
    <w:p w14:paraId="6EBB2D0D" w14:textId="79DA1DFE" w:rsidR="00A45F0B" w:rsidRDefault="00A45F0B" w:rsidP="007D31B0">
      <w:pPr>
        <w:ind w:firstLine="0"/>
        <w:jc w:val="center"/>
        <w:rPr>
          <w:rFonts w:asciiTheme="minorHAnsi" w:hAnsiTheme="minorHAnsi" w:cstheme="minorHAnsi"/>
          <w:sz w:val="28"/>
          <w:szCs w:val="28"/>
        </w:rPr>
      </w:pPr>
    </w:p>
    <w:p w14:paraId="3FBD9BCD" w14:textId="680ECB21" w:rsidR="007D31B0" w:rsidRDefault="007D31B0" w:rsidP="007D31B0">
      <w:pPr>
        <w:ind w:firstLine="0"/>
        <w:jc w:val="center"/>
        <w:rPr>
          <w:rFonts w:asciiTheme="minorHAnsi" w:hAnsiTheme="minorHAnsi" w:cstheme="minorHAnsi"/>
          <w:sz w:val="28"/>
          <w:szCs w:val="28"/>
        </w:rPr>
      </w:pPr>
    </w:p>
    <w:p w14:paraId="1A93B204" w14:textId="2F21150D" w:rsidR="007D31B0" w:rsidRDefault="007D31B0" w:rsidP="007D31B0">
      <w:pPr>
        <w:ind w:firstLine="0"/>
        <w:jc w:val="center"/>
        <w:rPr>
          <w:rFonts w:asciiTheme="minorHAnsi" w:hAnsiTheme="minorHAnsi" w:cstheme="minorHAnsi"/>
          <w:sz w:val="28"/>
          <w:szCs w:val="28"/>
        </w:rPr>
      </w:pPr>
    </w:p>
    <w:p w14:paraId="23316625" w14:textId="39286BCA" w:rsidR="007D31B0" w:rsidRDefault="007D31B0" w:rsidP="007D31B0">
      <w:pPr>
        <w:ind w:firstLine="0"/>
        <w:jc w:val="center"/>
        <w:rPr>
          <w:rFonts w:asciiTheme="minorHAnsi" w:hAnsiTheme="minorHAnsi" w:cstheme="minorHAnsi"/>
          <w:sz w:val="28"/>
          <w:szCs w:val="28"/>
        </w:rPr>
      </w:pPr>
    </w:p>
    <w:p w14:paraId="1DBC499B" w14:textId="77777777" w:rsidR="00A45F0B" w:rsidRDefault="00A45F0B" w:rsidP="007D31B0">
      <w:pPr>
        <w:ind w:firstLine="0"/>
        <w:jc w:val="center"/>
        <w:rPr>
          <w:rFonts w:asciiTheme="minorHAnsi" w:hAnsiTheme="minorHAnsi" w:cstheme="minorHAnsi"/>
          <w:sz w:val="28"/>
          <w:szCs w:val="28"/>
        </w:rPr>
      </w:pPr>
    </w:p>
    <w:p w14:paraId="5B6078C7" w14:textId="42E34E73" w:rsidR="00A45F0B" w:rsidRDefault="00A45F0B" w:rsidP="007D31B0">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2D44CB">
        <w:rPr>
          <w:rFonts w:asciiTheme="minorHAnsi" w:hAnsiTheme="minorHAnsi" w:cstheme="minorHAnsi"/>
          <w:sz w:val="28"/>
          <w:szCs w:val="28"/>
        </w:rPr>
        <w:t>6</w:t>
      </w:r>
    </w:p>
    <w:p w14:paraId="5F91EFDE" w14:textId="77777777" w:rsidR="00A62DDE" w:rsidRDefault="00A62DDE" w:rsidP="00A62DDE">
      <w:pPr>
        <w:jc w:val="center"/>
        <w:rPr>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1F43A5" w:rsidRPr="00494E26" w14:paraId="4866B40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295AFD" w14:textId="77777777" w:rsidR="001F43A5" w:rsidRPr="00494E26" w:rsidRDefault="001F43A5"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8949D64" w14:textId="77777777" w:rsidR="001F43A5" w:rsidRPr="00494E26" w:rsidRDefault="001F43A5"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1F43A5" w:rsidRPr="00494E26" w14:paraId="2745BAA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71490C9" w14:textId="719D90D2"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2D44CB">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B03439D" w14:textId="4F9761D8"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УЧ-СТ.00.00</w:t>
            </w:r>
          </w:p>
        </w:tc>
      </w:tr>
      <w:tr w:rsidR="001F43A5" w:rsidRPr="007A0F41" w14:paraId="249F99B5"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9163943" w14:textId="099C584A" w:rsidR="001F43A5" w:rsidRPr="007A0F41" w:rsidRDefault="001F43A5"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2D44CB">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1F43A5" w:rsidRPr="00494E26" w14:paraId="3CF75AE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9D86A7B"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E79AD3A" w14:textId="5330FF23"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ОМ-СТ.01.00</w:t>
            </w:r>
          </w:p>
        </w:tc>
      </w:tr>
      <w:tr w:rsidR="001F43A5" w:rsidRPr="00494E26" w14:paraId="06559EE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67C2D5"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FAA60F0" w14:textId="5FDA7E6D"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ОМ-СТ.01.01</w:t>
            </w:r>
          </w:p>
        </w:tc>
      </w:tr>
      <w:tr w:rsidR="001F43A5" w:rsidRPr="00494E26" w14:paraId="06C857A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BD8A84"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779CD5" w14:textId="6201A4C8"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ОМ-СТ.01.02</w:t>
            </w:r>
          </w:p>
        </w:tc>
      </w:tr>
      <w:tr w:rsidR="001F43A5" w:rsidRPr="00494E26" w14:paraId="1D0C5C8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D80F1D"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1C8BD20" w14:textId="5DFDBC5B"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ОМ-СТ.01.03</w:t>
            </w:r>
          </w:p>
        </w:tc>
      </w:tr>
      <w:tr w:rsidR="001F43A5" w:rsidRPr="00494E26" w14:paraId="30D7A21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E476496"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EAC6C1" w14:textId="45A577F4"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ОМ-СТ.02.00</w:t>
            </w:r>
          </w:p>
        </w:tc>
      </w:tr>
      <w:tr w:rsidR="001F43A5" w:rsidRPr="00494E26" w14:paraId="0023CF1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5B734817"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70A18979" w14:textId="70218D8C"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ОМ-СТ.03.00</w:t>
            </w:r>
          </w:p>
        </w:tc>
      </w:tr>
      <w:tr w:rsidR="001F43A5" w:rsidRPr="00494E26" w14:paraId="1020187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8CD2B3A"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20049E7" w14:textId="00B042E1"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ОМ-СТ.04.00</w:t>
            </w:r>
          </w:p>
        </w:tc>
      </w:tr>
      <w:tr w:rsidR="001F43A5" w:rsidRPr="00494E26" w14:paraId="42BD104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A580060"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D13269C" w14:textId="46F1EC2A"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ОМ-СТ.05.00</w:t>
            </w:r>
          </w:p>
        </w:tc>
      </w:tr>
      <w:tr w:rsidR="001F43A5" w:rsidRPr="00494E26" w14:paraId="517E533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A274DCF" w14:textId="77777777" w:rsidR="001F43A5" w:rsidRPr="00494E26" w:rsidRDefault="001F43A5"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E0F75D" w14:textId="2AD259CF"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ОМ-СТ.06.00</w:t>
            </w:r>
          </w:p>
        </w:tc>
      </w:tr>
      <w:tr w:rsidR="001F43A5" w:rsidRPr="00494E26" w14:paraId="196829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4C7505"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E324403" w14:textId="4E401D74"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ОМ-СТ.07.00</w:t>
            </w:r>
          </w:p>
        </w:tc>
      </w:tr>
      <w:tr w:rsidR="001F43A5" w:rsidRPr="00494E26" w14:paraId="6558C7A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08B65F"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5493A93" w14:textId="59485305" w:rsidR="001F43A5" w:rsidRPr="00494E26" w:rsidRDefault="002D44CB"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ОМ-СТ.08.00</w:t>
            </w:r>
          </w:p>
        </w:tc>
      </w:tr>
      <w:tr w:rsidR="001F43A5" w:rsidRPr="00494E26" w14:paraId="338E15C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9EF6E77"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6D9231" w14:textId="62410328"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ОМ-СТ.09.00</w:t>
            </w:r>
          </w:p>
        </w:tc>
      </w:tr>
      <w:tr w:rsidR="001F43A5" w:rsidRPr="00494E26" w14:paraId="4D2E4F6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CE7358F"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CFE91DA" w14:textId="1EE3FA13"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ОМ-СТ.010.00</w:t>
            </w:r>
          </w:p>
        </w:tc>
      </w:tr>
      <w:tr w:rsidR="001F43A5" w:rsidRPr="00494E26" w14:paraId="13B777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4A92253"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7967FF3" w14:textId="55933B7A"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ОМ-СТ.011.00</w:t>
            </w:r>
          </w:p>
        </w:tc>
      </w:tr>
      <w:tr w:rsidR="001F43A5" w:rsidRPr="00494E26" w14:paraId="28D6BA9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062DFE6"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C342E07" w14:textId="7F540402"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ОМ-СТ.012.00</w:t>
            </w:r>
          </w:p>
        </w:tc>
      </w:tr>
      <w:tr w:rsidR="001F43A5" w:rsidRPr="00494E26" w14:paraId="2F42863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0C0A78A"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9E848EE" w14:textId="62F08AF3"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ОМ-СТ.013.00</w:t>
            </w:r>
          </w:p>
        </w:tc>
      </w:tr>
      <w:tr w:rsidR="001F43A5" w:rsidRPr="00494E26" w14:paraId="6D1E9A1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249958"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51B8DDF" w14:textId="0931A307"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ОМ-СТ.014.00</w:t>
            </w:r>
          </w:p>
        </w:tc>
      </w:tr>
      <w:tr w:rsidR="001F43A5" w:rsidRPr="00494E26" w14:paraId="182AFD2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0A951C"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3073FE5" w14:textId="747A655F"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ОМ-СТ.015.00</w:t>
            </w:r>
          </w:p>
        </w:tc>
      </w:tr>
      <w:tr w:rsidR="001F43A5" w:rsidRPr="00494E26" w14:paraId="7C80442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3F57AD"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1367C1" w14:textId="2B1531DA"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ОМ-СТ.016.00</w:t>
            </w:r>
          </w:p>
        </w:tc>
      </w:tr>
      <w:tr w:rsidR="001F43A5" w:rsidRPr="00494E26" w14:paraId="005EC40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C2B134"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15049C" w14:textId="41C1B07D"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ОМ-СТ.017.00</w:t>
            </w:r>
          </w:p>
        </w:tc>
      </w:tr>
      <w:tr w:rsidR="001F43A5" w:rsidRPr="00494E26" w14:paraId="7CE3F4B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E92A425"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AAFFF59" w14:textId="14F02297"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ОМ-СТ.018.00</w:t>
            </w:r>
          </w:p>
        </w:tc>
      </w:tr>
      <w:tr w:rsidR="001F43A5" w:rsidRPr="00494E26" w14:paraId="2670D60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030D6B8" w14:textId="77777777" w:rsidR="001F43A5" w:rsidRPr="00494E26" w:rsidRDefault="001F43A5"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CAA2596" w14:textId="4E1CD844" w:rsidR="001F43A5" w:rsidRPr="00494E26" w:rsidRDefault="002D44CB" w:rsidP="00D35BAF">
            <w:pPr>
              <w:pStyle w:val="TableParagraph"/>
              <w:rPr>
                <w:rFonts w:asciiTheme="minorHAnsi" w:hAnsiTheme="minorHAnsi" w:cstheme="minorHAnsi"/>
                <w:sz w:val="18"/>
              </w:rPr>
            </w:pPr>
            <w:r>
              <w:rPr>
                <w:rFonts w:asciiTheme="minorHAnsi" w:hAnsiTheme="minorHAnsi" w:cstheme="minorHAnsi"/>
                <w:sz w:val="18"/>
              </w:rPr>
              <w:t>88-26.</w:t>
            </w:r>
            <w:r w:rsidR="001F43A5" w:rsidRPr="00494E26">
              <w:rPr>
                <w:rFonts w:asciiTheme="minorHAnsi" w:hAnsiTheme="minorHAnsi" w:cstheme="minorHAnsi"/>
                <w:sz w:val="18"/>
              </w:rPr>
              <w:t>ОМ-СТ.019.00</w:t>
            </w:r>
          </w:p>
        </w:tc>
        <w:bookmarkEnd w:id="5"/>
      </w:tr>
      <w:bookmarkEnd w:id="6"/>
    </w:tbl>
    <w:p w14:paraId="7FF48282" w14:textId="255DBD94" w:rsidR="001566B6" w:rsidRPr="00F758AA" w:rsidRDefault="001566B6" w:rsidP="00602C82">
      <w:pPr>
        <w:pStyle w:val="a5"/>
        <w:rPr>
          <w:rFonts w:eastAsia="Calibri"/>
        </w:rPr>
        <w:sectPr w:rsidR="001566B6" w:rsidRPr="00F758AA" w:rsidSect="00EA247C">
          <w:headerReference w:type="first" r:id="rId15"/>
          <w:pgSz w:w="11906" w:h="16838" w:code="9"/>
          <w:pgMar w:top="1134" w:right="851" w:bottom="1134" w:left="1701" w:header="170" w:footer="413"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1798EA3A" w14:textId="7B9ED7C8" w:rsidR="00A62DDE"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5033" w:history="1">
            <w:r w:rsidR="00A62DDE" w:rsidRPr="00303AA1">
              <w:rPr>
                <w:rStyle w:val="ab"/>
                <w:noProof/>
              </w:rPr>
              <w:t>17.1. Перечень всех замечаний и предложений, поступивших при разработке, утверждении и актуализации схемы теплоснабжения</w:t>
            </w:r>
            <w:r w:rsidR="00A62DDE">
              <w:rPr>
                <w:noProof/>
                <w:webHidden/>
              </w:rPr>
              <w:tab/>
            </w:r>
            <w:r w:rsidR="00A62DDE">
              <w:rPr>
                <w:noProof/>
                <w:webHidden/>
              </w:rPr>
              <w:fldChar w:fldCharType="begin"/>
            </w:r>
            <w:r w:rsidR="00A62DDE">
              <w:rPr>
                <w:noProof/>
                <w:webHidden/>
              </w:rPr>
              <w:instrText xml:space="preserve"> PAGEREF _Toc152585033 \h </w:instrText>
            </w:r>
            <w:r w:rsidR="00A62DDE">
              <w:rPr>
                <w:noProof/>
                <w:webHidden/>
              </w:rPr>
            </w:r>
            <w:r w:rsidR="00A62DDE">
              <w:rPr>
                <w:noProof/>
                <w:webHidden/>
              </w:rPr>
              <w:fldChar w:fldCharType="separate"/>
            </w:r>
            <w:r w:rsidR="001F43A5">
              <w:rPr>
                <w:noProof/>
                <w:webHidden/>
              </w:rPr>
              <w:t>5</w:t>
            </w:r>
            <w:r w:rsidR="00A62DDE">
              <w:rPr>
                <w:noProof/>
                <w:webHidden/>
              </w:rPr>
              <w:fldChar w:fldCharType="end"/>
            </w:r>
          </w:hyperlink>
        </w:p>
        <w:p w14:paraId="605E82A4" w14:textId="0DC1C243" w:rsidR="00A62DDE" w:rsidRDefault="00A62DDE">
          <w:pPr>
            <w:pStyle w:val="12"/>
            <w:rPr>
              <w:rFonts w:asciiTheme="minorHAnsi" w:hAnsiTheme="minorHAnsi"/>
              <w:noProof/>
              <w:sz w:val="22"/>
              <w:lang w:eastAsia="ru-RU"/>
            </w:rPr>
          </w:pPr>
          <w:hyperlink w:anchor="_Toc152585034" w:history="1">
            <w:r w:rsidRPr="00303AA1">
              <w:rPr>
                <w:rStyle w:val="ab"/>
                <w:noProof/>
              </w:rPr>
              <w:t>17.2. Ответы разработчиков проекта схемы теплоснабжения на замечания и предложения</w:t>
            </w:r>
            <w:r>
              <w:rPr>
                <w:noProof/>
                <w:webHidden/>
              </w:rPr>
              <w:tab/>
            </w:r>
            <w:r>
              <w:rPr>
                <w:noProof/>
                <w:webHidden/>
              </w:rPr>
              <w:fldChar w:fldCharType="begin"/>
            </w:r>
            <w:r>
              <w:rPr>
                <w:noProof/>
                <w:webHidden/>
              </w:rPr>
              <w:instrText xml:space="preserve"> PAGEREF _Toc152585034 \h </w:instrText>
            </w:r>
            <w:r>
              <w:rPr>
                <w:noProof/>
                <w:webHidden/>
              </w:rPr>
            </w:r>
            <w:r>
              <w:rPr>
                <w:noProof/>
                <w:webHidden/>
              </w:rPr>
              <w:fldChar w:fldCharType="separate"/>
            </w:r>
            <w:r w:rsidR="001F43A5">
              <w:rPr>
                <w:noProof/>
                <w:webHidden/>
              </w:rPr>
              <w:t>5</w:t>
            </w:r>
            <w:r>
              <w:rPr>
                <w:noProof/>
                <w:webHidden/>
              </w:rPr>
              <w:fldChar w:fldCharType="end"/>
            </w:r>
          </w:hyperlink>
        </w:p>
        <w:p w14:paraId="24C6CA09" w14:textId="6CE5FB6B" w:rsidR="00A62DDE" w:rsidRDefault="00A62DDE">
          <w:pPr>
            <w:pStyle w:val="12"/>
            <w:rPr>
              <w:rFonts w:asciiTheme="minorHAnsi" w:hAnsiTheme="minorHAnsi"/>
              <w:noProof/>
              <w:sz w:val="22"/>
              <w:lang w:eastAsia="ru-RU"/>
            </w:rPr>
          </w:pPr>
          <w:hyperlink w:anchor="_Toc152585035" w:history="1">
            <w:r w:rsidRPr="00303AA1">
              <w:rPr>
                <w:rStyle w:val="a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Pr>
                <w:noProof/>
                <w:webHidden/>
              </w:rPr>
              <w:tab/>
            </w:r>
            <w:r>
              <w:rPr>
                <w:noProof/>
                <w:webHidden/>
              </w:rPr>
              <w:fldChar w:fldCharType="begin"/>
            </w:r>
            <w:r>
              <w:rPr>
                <w:noProof/>
                <w:webHidden/>
              </w:rPr>
              <w:instrText xml:space="preserve"> PAGEREF _Toc152585035 \h </w:instrText>
            </w:r>
            <w:r>
              <w:rPr>
                <w:noProof/>
                <w:webHidden/>
              </w:rPr>
            </w:r>
            <w:r>
              <w:rPr>
                <w:noProof/>
                <w:webHidden/>
              </w:rPr>
              <w:fldChar w:fldCharType="separate"/>
            </w:r>
            <w:r w:rsidR="001F43A5">
              <w:rPr>
                <w:noProof/>
                <w:webHidden/>
              </w:rPr>
              <w:t>5</w:t>
            </w:r>
            <w:r>
              <w:rPr>
                <w:noProof/>
                <w:webHidden/>
              </w:rPr>
              <w:fldChar w:fldCharType="end"/>
            </w:r>
          </w:hyperlink>
        </w:p>
        <w:p w14:paraId="44986006" w14:textId="439DCB9C"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241C474" w14:textId="3731C9E4" w:rsidR="00A62DDE" w:rsidRDefault="00A62DDE" w:rsidP="00A62DDE">
      <w:pPr>
        <w:pStyle w:val="1"/>
        <w:numPr>
          <w:ilvl w:val="0"/>
          <w:numId w:val="0"/>
        </w:numPr>
        <w:jc w:val="both"/>
      </w:pPr>
      <w:bookmarkStart w:id="7" w:name="_Toc524614939"/>
      <w:bookmarkStart w:id="8" w:name="_Toc524615155"/>
      <w:bookmarkStart w:id="9" w:name="_Toc2361317"/>
      <w:bookmarkStart w:id="10" w:name="_Toc4604381"/>
      <w:bookmarkStart w:id="11" w:name="_Toc4604655"/>
      <w:bookmarkStart w:id="12" w:name="_Toc4606523"/>
      <w:bookmarkStart w:id="13" w:name="_Toc4763103"/>
      <w:bookmarkStart w:id="14" w:name="_Toc6560631"/>
      <w:bookmarkStart w:id="15" w:name="_Toc9449416"/>
      <w:bookmarkStart w:id="16" w:name="_Toc53336725"/>
      <w:bookmarkStart w:id="17" w:name="_Toc152585033"/>
      <w:r>
        <w:lastRenderedPageBreak/>
        <w:t xml:space="preserve">17.1. </w:t>
      </w:r>
      <w:r w:rsidRPr="002F15DA">
        <w:t>Перечень всех замечаний и предложений, поступивших при разработке, утверждении и актуализации схемы теплоснабжения</w:t>
      </w:r>
      <w:bookmarkEnd w:id="7"/>
      <w:bookmarkEnd w:id="8"/>
      <w:bookmarkEnd w:id="9"/>
      <w:bookmarkEnd w:id="10"/>
      <w:bookmarkEnd w:id="11"/>
      <w:bookmarkEnd w:id="12"/>
      <w:bookmarkEnd w:id="13"/>
      <w:bookmarkEnd w:id="14"/>
      <w:bookmarkEnd w:id="15"/>
      <w:bookmarkEnd w:id="16"/>
      <w:bookmarkEnd w:id="17"/>
    </w:p>
    <w:p w14:paraId="601A82C9" w14:textId="77777777" w:rsidR="00A62DDE" w:rsidRPr="00667B3A" w:rsidRDefault="00A62DDE" w:rsidP="00665A2A">
      <w:pPr>
        <w:jc w:val="both"/>
      </w:pPr>
      <w:r w:rsidRPr="00667B3A">
        <w:t>Замечания и предложения на момент разработки схемы теплоснабжения отсутствуют.</w:t>
      </w:r>
    </w:p>
    <w:p w14:paraId="066DFA55" w14:textId="0C1AC91A" w:rsidR="00A62DDE" w:rsidRDefault="00A62DDE" w:rsidP="00A62DDE">
      <w:pPr>
        <w:pStyle w:val="1"/>
        <w:numPr>
          <w:ilvl w:val="0"/>
          <w:numId w:val="0"/>
        </w:numPr>
        <w:jc w:val="both"/>
      </w:pPr>
      <w:bookmarkStart w:id="18" w:name="_Toc524614940"/>
      <w:bookmarkStart w:id="19" w:name="_Toc524615156"/>
      <w:bookmarkStart w:id="20" w:name="_Toc2361318"/>
      <w:bookmarkStart w:id="21" w:name="_Toc4604382"/>
      <w:bookmarkStart w:id="22" w:name="_Toc4604656"/>
      <w:bookmarkStart w:id="23" w:name="_Toc4606524"/>
      <w:bookmarkStart w:id="24" w:name="_Toc4763104"/>
      <w:bookmarkStart w:id="25" w:name="_Toc6560632"/>
      <w:bookmarkStart w:id="26" w:name="_Toc9449417"/>
      <w:bookmarkStart w:id="27" w:name="_Toc53336726"/>
      <w:bookmarkStart w:id="28" w:name="_Toc152585034"/>
      <w:r>
        <w:t xml:space="preserve">17.2. </w:t>
      </w:r>
      <w:r w:rsidRPr="002F15DA">
        <w:t>Ответы разработчиков проекта схемы теплоснабжения на замечания и предложения</w:t>
      </w:r>
      <w:bookmarkEnd w:id="18"/>
      <w:bookmarkEnd w:id="19"/>
      <w:bookmarkEnd w:id="20"/>
      <w:bookmarkEnd w:id="21"/>
      <w:bookmarkEnd w:id="22"/>
      <w:bookmarkEnd w:id="23"/>
      <w:bookmarkEnd w:id="24"/>
      <w:bookmarkEnd w:id="25"/>
      <w:bookmarkEnd w:id="26"/>
      <w:bookmarkEnd w:id="27"/>
      <w:bookmarkEnd w:id="28"/>
    </w:p>
    <w:p w14:paraId="44294161" w14:textId="77777777" w:rsidR="00A62DDE" w:rsidRPr="00667B3A" w:rsidRDefault="00A62DDE" w:rsidP="00412436">
      <w:pPr>
        <w:jc w:val="both"/>
      </w:pPr>
      <w:r w:rsidRPr="00667B3A">
        <w:t>Замечания и предложения на момент разработки схемы теплоснабжения отсутствуют.</w:t>
      </w:r>
    </w:p>
    <w:p w14:paraId="30F38CBE" w14:textId="01BF963A" w:rsidR="00A62DDE" w:rsidRDefault="00A62DDE" w:rsidP="00A62DDE">
      <w:pPr>
        <w:pStyle w:val="1"/>
        <w:numPr>
          <w:ilvl w:val="0"/>
          <w:numId w:val="0"/>
        </w:numPr>
        <w:jc w:val="both"/>
      </w:pPr>
      <w:bookmarkStart w:id="29" w:name="_Toc524614941"/>
      <w:bookmarkStart w:id="30" w:name="_Toc524615157"/>
      <w:bookmarkStart w:id="31" w:name="_Toc2361319"/>
      <w:bookmarkStart w:id="32" w:name="_Toc4604383"/>
      <w:bookmarkStart w:id="33" w:name="_Toc4604657"/>
      <w:bookmarkStart w:id="34" w:name="_Toc4606525"/>
      <w:bookmarkStart w:id="35" w:name="_Toc4763105"/>
      <w:bookmarkStart w:id="36" w:name="_Toc6560633"/>
      <w:bookmarkStart w:id="37" w:name="_Toc9449418"/>
      <w:bookmarkStart w:id="38" w:name="_Toc53336727"/>
      <w:bookmarkStart w:id="39" w:name="_Toc152585035"/>
      <w:r>
        <w:t xml:space="preserve">17.3. </w:t>
      </w:r>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9"/>
      <w:bookmarkEnd w:id="30"/>
      <w:bookmarkEnd w:id="31"/>
      <w:bookmarkEnd w:id="32"/>
      <w:bookmarkEnd w:id="33"/>
      <w:bookmarkEnd w:id="34"/>
      <w:bookmarkEnd w:id="35"/>
      <w:bookmarkEnd w:id="36"/>
      <w:bookmarkEnd w:id="37"/>
      <w:bookmarkEnd w:id="38"/>
      <w:bookmarkEnd w:id="39"/>
    </w:p>
    <w:p w14:paraId="0A6B2846" w14:textId="77777777" w:rsidR="00A62DDE" w:rsidRPr="00667B3A" w:rsidRDefault="00A62DDE" w:rsidP="00412436">
      <w:pPr>
        <w:jc w:val="both"/>
      </w:pPr>
      <w:r w:rsidRPr="00667B3A">
        <w:t>Замечания и предложения на момент разработки схемы теплоснабжения отсутствуют.</w:t>
      </w:r>
    </w:p>
    <w:p w14:paraId="18E57DCB" w14:textId="4545373C" w:rsidR="00A62DDE" w:rsidRPr="00A62DDE" w:rsidRDefault="00665A2A" w:rsidP="00EA247C">
      <w:r>
        <w:t xml:space="preserve"> </w:t>
      </w:r>
    </w:p>
    <w:sectPr w:rsidR="00A62DDE" w:rsidRPr="00A62DDE" w:rsidSect="00EA247C">
      <w:pgSz w:w="11906" w:h="16838" w:code="9"/>
      <w:pgMar w:top="1134" w:right="851" w:bottom="1134" w:left="1701" w:header="170" w:footer="407"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B571" w14:textId="77777777" w:rsidR="0091398F" w:rsidRDefault="0091398F" w:rsidP="00F633EE">
      <w:pPr>
        <w:spacing w:line="240" w:lineRule="auto"/>
      </w:pPr>
      <w:r>
        <w:separator/>
      </w:r>
    </w:p>
    <w:p w14:paraId="373F8F36" w14:textId="77777777" w:rsidR="0091398F" w:rsidRDefault="0091398F"/>
  </w:endnote>
  <w:endnote w:type="continuationSeparator" w:id="0">
    <w:p w14:paraId="0A288321" w14:textId="77777777" w:rsidR="0091398F" w:rsidRDefault="0091398F" w:rsidP="00F633EE">
      <w:pPr>
        <w:spacing w:line="240" w:lineRule="auto"/>
      </w:pPr>
      <w:r>
        <w:continuationSeparator/>
      </w:r>
    </w:p>
    <w:p w14:paraId="4F3B4B73" w14:textId="77777777" w:rsidR="0091398F" w:rsidRDefault="0091398F"/>
    <w:p w14:paraId="30CA590A" w14:textId="77777777" w:rsidR="0091398F" w:rsidRDefault="0091398F">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D0" w14:textId="77777777" w:rsidR="00665A2A" w:rsidRDefault="00665A2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228456"/>
      <w:docPartObj>
        <w:docPartGallery w:val="Page Numbers (Bottom of Page)"/>
        <w:docPartUnique/>
      </w:docPartObj>
    </w:sdtPr>
    <w:sdtContent>
      <w:p w14:paraId="52980216" w14:textId="6647A0F4" w:rsidR="00665A2A" w:rsidRDefault="00665A2A">
        <w:pPr>
          <w:pStyle w:val="a9"/>
          <w:jc w:val="right"/>
        </w:pPr>
        <w:r>
          <w:fldChar w:fldCharType="begin"/>
        </w:r>
        <w:r>
          <w:instrText>PAGE   \* MERGEFORMAT</w:instrText>
        </w:r>
        <w:r>
          <w:fldChar w:fldCharType="separate"/>
        </w:r>
        <w:r>
          <w:t>2</w:t>
        </w:r>
        <w:r>
          <w:fldChar w:fldCharType="end"/>
        </w:r>
      </w:p>
    </w:sdtContent>
  </w:sdt>
  <w:p w14:paraId="22E2705C" w14:textId="77777777" w:rsidR="00665A2A" w:rsidRDefault="00665A2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828079"/>
      <w:docPartObj>
        <w:docPartGallery w:val="Page Numbers (Bottom of Page)"/>
        <w:docPartUnique/>
      </w:docPartObj>
    </w:sdtPr>
    <w:sdtContent>
      <w:p w14:paraId="43FA2CBB" w14:textId="6F84B26B" w:rsidR="00665A2A" w:rsidRDefault="00665A2A">
        <w:pPr>
          <w:pStyle w:val="a9"/>
          <w:jc w:val="right"/>
        </w:pPr>
        <w:r>
          <w:fldChar w:fldCharType="begin"/>
        </w:r>
        <w:r>
          <w:instrText>PAGE   \* MERGEFORMAT</w:instrText>
        </w:r>
        <w:r>
          <w:fldChar w:fldCharType="separate"/>
        </w:r>
        <w:r>
          <w:t>2</w:t>
        </w:r>
        <w:r>
          <w:fldChar w:fldCharType="end"/>
        </w:r>
      </w:p>
    </w:sdtContent>
  </w:sdt>
  <w:p w14:paraId="58CC6399" w14:textId="77777777" w:rsidR="00665A2A" w:rsidRDefault="00665A2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F7E1" w14:textId="77777777" w:rsidR="0091398F" w:rsidRDefault="0091398F" w:rsidP="00F633EE">
      <w:pPr>
        <w:spacing w:line="240" w:lineRule="auto"/>
      </w:pPr>
      <w:r>
        <w:separator/>
      </w:r>
    </w:p>
    <w:p w14:paraId="2F7852A6" w14:textId="77777777" w:rsidR="0091398F" w:rsidRDefault="0091398F"/>
  </w:footnote>
  <w:footnote w:type="continuationSeparator" w:id="0">
    <w:p w14:paraId="56857238" w14:textId="77777777" w:rsidR="0091398F" w:rsidRDefault="0091398F" w:rsidP="00F633EE">
      <w:pPr>
        <w:spacing w:line="240" w:lineRule="auto"/>
      </w:pPr>
      <w:r>
        <w:continuationSeparator/>
      </w:r>
    </w:p>
    <w:p w14:paraId="587BBAEA" w14:textId="77777777" w:rsidR="0091398F" w:rsidRDefault="009139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83B5" w14:textId="77777777" w:rsidR="00665A2A" w:rsidRDefault="00665A2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186C" w14:textId="77777777" w:rsidR="00665A2A" w:rsidRDefault="00665A2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AA072" w14:textId="77777777" w:rsidR="00665A2A" w:rsidRDefault="00665A2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4A1CA780" w:rsidR="00E5652E" w:rsidRPr="00265D01" w:rsidRDefault="00E5652E" w:rsidP="00265D0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E94267E"/>
    <w:multiLevelType w:val="multilevel"/>
    <w:tmpl w:val="945E453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616134602">
    <w:abstractNumId w:val="3"/>
  </w:num>
  <w:num w:numId="2" w16cid:durableId="1318730610">
    <w:abstractNumId w:val="3"/>
  </w:num>
  <w:num w:numId="3" w16cid:durableId="1291279954">
    <w:abstractNumId w:val="0"/>
  </w:num>
  <w:num w:numId="4" w16cid:durableId="485902154">
    <w:abstractNumId w:val="1"/>
  </w:num>
  <w:num w:numId="5" w16cid:durableId="2008701765">
    <w:abstractNumId w:val="4"/>
  </w:num>
  <w:num w:numId="6" w16cid:durableId="1464931062">
    <w:abstractNumId w:val="8"/>
  </w:num>
  <w:num w:numId="7" w16cid:durableId="962922528">
    <w:abstractNumId w:val="12"/>
  </w:num>
  <w:num w:numId="8" w16cid:durableId="1464470836">
    <w:abstractNumId w:val="13"/>
  </w:num>
  <w:num w:numId="9" w16cid:durableId="885604019">
    <w:abstractNumId w:val="11"/>
  </w:num>
  <w:num w:numId="10" w16cid:durableId="1321500529">
    <w:abstractNumId w:val="14"/>
  </w:num>
  <w:num w:numId="11" w16cid:durableId="1220241683">
    <w:abstractNumId w:val="15"/>
  </w:num>
  <w:num w:numId="12" w16cid:durableId="61486660">
    <w:abstractNumId w:val="16"/>
  </w:num>
  <w:num w:numId="13" w16cid:durableId="541791555">
    <w:abstractNumId w:val="2"/>
  </w:num>
  <w:num w:numId="14" w16cid:durableId="778522371">
    <w:abstractNumId w:val="7"/>
  </w:num>
  <w:num w:numId="15" w16cid:durableId="924386983">
    <w:abstractNumId w:val="7"/>
  </w:num>
  <w:num w:numId="16" w16cid:durableId="140460775">
    <w:abstractNumId w:val="9"/>
  </w:num>
  <w:num w:numId="17" w16cid:durableId="1980961504">
    <w:abstractNumId w:val="6"/>
  </w:num>
  <w:num w:numId="18" w16cid:durableId="1342705287">
    <w:abstractNumId w:val="5"/>
  </w:num>
  <w:num w:numId="19" w16cid:durableId="674962403">
    <w:abstractNumId w:val="10"/>
  </w:num>
  <w:num w:numId="20" w16cid:durableId="999623103">
    <w:abstractNumId w:val="7"/>
  </w:num>
  <w:num w:numId="21" w16cid:durableId="1692756062">
    <w:abstractNumId w:val="7"/>
  </w:num>
  <w:num w:numId="22" w16cid:durableId="99098396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67693"/>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3EA7"/>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43A5"/>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5D01"/>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44CB"/>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54D0"/>
    <w:rsid w:val="003364C6"/>
    <w:rsid w:val="00336991"/>
    <w:rsid w:val="00337DE1"/>
    <w:rsid w:val="00337E27"/>
    <w:rsid w:val="00340268"/>
    <w:rsid w:val="0034069F"/>
    <w:rsid w:val="00341CC2"/>
    <w:rsid w:val="00341DFB"/>
    <w:rsid w:val="003539F4"/>
    <w:rsid w:val="00354550"/>
    <w:rsid w:val="00355059"/>
    <w:rsid w:val="00355DB1"/>
    <w:rsid w:val="0036089C"/>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436"/>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6FB"/>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49EA"/>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87C"/>
    <w:rsid w:val="00541DB3"/>
    <w:rsid w:val="00541EBE"/>
    <w:rsid w:val="00541F46"/>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55F3"/>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5A2A"/>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5BA5"/>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123E"/>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1B0"/>
    <w:rsid w:val="007D348B"/>
    <w:rsid w:val="007D3E5D"/>
    <w:rsid w:val="007D4749"/>
    <w:rsid w:val="007D52EE"/>
    <w:rsid w:val="007D53DB"/>
    <w:rsid w:val="007D54D0"/>
    <w:rsid w:val="007D59A3"/>
    <w:rsid w:val="007D5A12"/>
    <w:rsid w:val="007D5D81"/>
    <w:rsid w:val="007D67FA"/>
    <w:rsid w:val="007D71B0"/>
    <w:rsid w:val="007D7B5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48AD"/>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259"/>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685A"/>
    <w:rsid w:val="008D6D2B"/>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398F"/>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01C3"/>
    <w:rsid w:val="009725C1"/>
    <w:rsid w:val="009734C8"/>
    <w:rsid w:val="00973CC8"/>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5F0B"/>
    <w:rsid w:val="00A46758"/>
    <w:rsid w:val="00A47B77"/>
    <w:rsid w:val="00A500FE"/>
    <w:rsid w:val="00A515C9"/>
    <w:rsid w:val="00A51853"/>
    <w:rsid w:val="00A52D4F"/>
    <w:rsid w:val="00A5508B"/>
    <w:rsid w:val="00A55D7A"/>
    <w:rsid w:val="00A577C0"/>
    <w:rsid w:val="00A57C07"/>
    <w:rsid w:val="00A6135B"/>
    <w:rsid w:val="00A6239F"/>
    <w:rsid w:val="00A62D25"/>
    <w:rsid w:val="00A62DDE"/>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C21D2"/>
    <w:rsid w:val="00AC6ECD"/>
    <w:rsid w:val="00AD0A19"/>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E024D"/>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3CE5"/>
    <w:rsid w:val="00C0592D"/>
    <w:rsid w:val="00C0662A"/>
    <w:rsid w:val="00C07360"/>
    <w:rsid w:val="00C07C05"/>
    <w:rsid w:val="00C07C9D"/>
    <w:rsid w:val="00C10451"/>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61988"/>
    <w:rsid w:val="00D62172"/>
    <w:rsid w:val="00D631A2"/>
    <w:rsid w:val="00D65142"/>
    <w:rsid w:val="00D664BA"/>
    <w:rsid w:val="00D7189C"/>
    <w:rsid w:val="00D72653"/>
    <w:rsid w:val="00D72EFF"/>
    <w:rsid w:val="00D74274"/>
    <w:rsid w:val="00D748A4"/>
    <w:rsid w:val="00D74E6F"/>
    <w:rsid w:val="00D75385"/>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8D1"/>
    <w:rsid w:val="00DB4F56"/>
    <w:rsid w:val="00DB5954"/>
    <w:rsid w:val="00DB73C3"/>
    <w:rsid w:val="00DC2354"/>
    <w:rsid w:val="00DC2E7B"/>
    <w:rsid w:val="00DC347E"/>
    <w:rsid w:val="00DC5306"/>
    <w:rsid w:val="00DC597B"/>
    <w:rsid w:val="00DC6AC9"/>
    <w:rsid w:val="00DC6B2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247C"/>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D18"/>
    <w:rsid w:val="00F31881"/>
    <w:rsid w:val="00F34D88"/>
    <w:rsid w:val="00F35E76"/>
    <w:rsid w:val="00F37033"/>
    <w:rsid w:val="00F40231"/>
    <w:rsid w:val="00F41C49"/>
    <w:rsid w:val="00F4438F"/>
    <w:rsid w:val="00F448ED"/>
    <w:rsid w:val="00F44D1D"/>
    <w:rsid w:val="00F46462"/>
    <w:rsid w:val="00F477AC"/>
    <w:rsid w:val="00F47D0A"/>
    <w:rsid w:val="00F47E7E"/>
    <w:rsid w:val="00F5057C"/>
    <w:rsid w:val="00F50EAA"/>
    <w:rsid w:val="00F52029"/>
    <w:rsid w:val="00F534DC"/>
    <w:rsid w:val="00F554B4"/>
    <w:rsid w:val="00F55771"/>
    <w:rsid w:val="00F57109"/>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24A9"/>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4978"/>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5"/>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11432363">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00640241">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220605">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357318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7B49823-A594-4B63-9DD7-0930E66A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36</TotalTime>
  <Pages>5</Pages>
  <Words>750</Words>
  <Characters>4279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5019</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26</cp:revision>
  <cp:lastPrinted>2025-11-25T08:59:00Z</cp:lastPrinted>
  <dcterms:created xsi:type="dcterms:W3CDTF">2021-11-26T15:04:00Z</dcterms:created>
  <dcterms:modified xsi:type="dcterms:W3CDTF">2026-06-17T18:39:00Z</dcterms:modified>
</cp:coreProperties>
</file>